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3CC8F5" w14:textId="4655191D" w:rsidR="00E01CF0" w:rsidRPr="00B94CBB" w:rsidRDefault="00FC522B" w:rsidP="00A24B85">
      <w:pPr>
        <w:rPr>
          <w:lang w:val="ro-RO"/>
        </w:rPr>
      </w:pPr>
      <w:r w:rsidRPr="00B94CBB">
        <w:rPr>
          <w:lang w:val="ro-RO"/>
        </w:rPr>
        <w:t>Anexa</w:t>
      </w:r>
      <w:r w:rsidR="00DF7BD4">
        <w:rPr>
          <w:lang w:val="ro-RO"/>
        </w:rPr>
        <w:t xml:space="preserve"> nr</w:t>
      </w:r>
      <w:r w:rsidRPr="00B94CBB">
        <w:rPr>
          <w:lang w:val="ro-RO"/>
        </w:rPr>
        <w:t xml:space="preserve"> </w:t>
      </w:r>
      <w:r w:rsidR="00DF7BD4">
        <w:rPr>
          <w:lang w:val="ro-RO"/>
        </w:rPr>
        <w:t>7</w:t>
      </w:r>
      <w:r w:rsidR="00061440" w:rsidRPr="00B94CBB">
        <w:rPr>
          <w:lang w:val="ro-RO"/>
        </w:rPr>
        <w:t xml:space="preserve"> la contractul </w:t>
      </w:r>
      <w:r w:rsidR="00755830">
        <w:rPr>
          <w:lang w:val="ro-RO"/>
        </w:rPr>
        <w:t>N</w:t>
      </w:r>
      <w:r w:rsidR="00D23993" w:rsidRPr="00B94CBB">
        <w:rPr>
          <w:lang w:val="ro-RO"/>
        </w:rPr>
        <w:t>r</w:t>
      </w:r>
      <w:r w:rsidR="00755830">
        <w:rPr>
          <w:lang w:val="ro-RO"/>
        </w:rPr>
        <w:t>.</w:t>
      </w:r>
      <w:r w:rsidR="00C97B9E">
        <w:rPr>
          <w:bCs/>
          <w:lang w:val="ro-RO"/>
        </w:rPr>
        <w:t>................</w:t>
      </w:r>
      <w:r w:rsidR="00755830" w:rsidRPr="00755830">
        <w:rPr>
          <w:bCs/>
          <w:lang w:val="ro-RO"/>
        </w:rPr>
        <w:t>/</w:t>
      </w:r>
      <w:r w:rsidR="00C97B9E">
        <w:rPr>
          <w:bCs/>
          <w:lang w:val="ro-RO"/>
        </w:rPr>
        <w:t>.................................</w:t>
      </w:r>
      <w:r w:rsidR="0026231C" w:rsidRPr="00B94CBB">
        <w:rPr>
          <w:lang w:val="ro-RO"/>
        </w:rPr>
        <w:tab/>
      </w:r>
      <w:r w:rsidR="0026231C" w:rsidRPr="00B94CBB">
        <w:rPr>
          <w:lang w:val="ro-RO"/>
        </w:rPr>
        <w:tab/>
      </w:r>
      <w:r w:rsidR="0026231C" w:rsidRPr="00B94CBB">
        <w:rPr>
          <w:lang w:val="ro-RO"/>
        </w:rPr>
        <w:tab/>
      </w:r>
      <w:r w:rsidR="0026231C" w:rsidRPr="00B94CBB">
        <w:rPr>
          <w:lang w:val="ro-RO"/>
        </w:rPr>
        <w:tab/>
      </w:r>
      <w:r w:rsidR="0026231C" w:rsidRPr="00B94CBB">
        <w:rPr>
          <w:lang w:val="ro-RO"/>
        </w:rPr>
        <w:tab/>
      </w:r>
    </w:p>
    <w:p w14:paraId="0DF63028" w14:textId="77777777" w:rsidR="00221CE6" w:rsidRPr="00B94CBB" w:rsidRDefault="0026231C" w:rsidP="00A24B85">
      <w:pPr>
        <w:rPr>
          <w:lang w:val="ro-RO"/>
        </w:rPr>
      </w:pPr>
      <w:r w:rsidRPr="00B94CBB">
        <w:rPr>
          <w:lang w:val="ro-RO"/>
        </w:rPr>
        <w:tab/>
      </w:r>
      <w:r w:rsidRPr="00B94CBB">
        <w:rPr>
          <w:lang w:val="ro-RO"/>
        </w:rPr>
        <w:tab/>
      </w:r>
      <w:r w:rsidRPr="00B94CBB">
        <w:rPr>
          <w:lang w:val="ro-RO"/>
        </w:rPr>
        <w:tab/>
      </w:r>
      <w:r w:rsidR="007D6013" w:rsidRPr="00B94CBB">
        <w:rPr>
          <w:lang w:val="ro-RO"/>
        </w:rPr>
        <w:t xml:space="preserve"> </w:t>
      </w:r>
    </w:p>
    <w:p w14:paraId="38A21725" w14:textId="77777777" w:rsidR="001C0DB0" w:rsidRPr="00B94CBB" w:rsidRDefault="001C0DB0" w:rsidP="001C0DB0">
      <w:pPr>
        <w:rPr>
          <w:lang w:val="ro-RO"/>
        </w:rPr>
      </w:pPr>
    </w:p>
    <w:p w14:paraId="3D5EAB27" w14:textId="77777777" w:rsidR="001C0DB0" w:rsidRPr="00B94CBB" w:rsidRDefault="001C0DB0" w:rsidP="008F2E96">
      <w:pPr>
        <w:jc w:val="center"/>
        <w:rPr>
          <w:lang w:val="ro-RO"/>
        </w:rPr>
      </w:pPr>
      <w:r w:rsidRPr="00B94CBB">
        <w:rPr>
          <w:lang w:val="ro-RO"/>
        </w:rPr>
        <w:t>PROCES VERBAL</w:t>
      </w:r>
    </w:p>
    <w:p w14:paraId="4886E3E7" w14:textId="557ED52C" w:rsidR="008541B7" w:rsidRPr="00B94CBB" w:rsidRDefault="001C0DB0" w:rsidP="00FF5FE9">
      <w:pPr>
        <w:jc w:val="center"/>
        <w:rPr>
          <w:lang w:val="ro-RO"/>
        </w:rPr>
      </w:pPr>
      <w:r w:rsidRPr="00B94CBB">
        <w:rPr>
          <w:lang w:val="ro-RO"/>
        </w:rPr>
        <w:t xml:space="preserve">DE </w:t>
      </w:r>
      <w:r w:rsidR="00B50561">
        <w:rPr>
          <w:lang w:val="ro-RO"/>
        </w:rPr>
        <w:t>ACCEPTANȚĂ</w:t>
      </w:r>
      <w:r w:rsidR="008F2E96" w:rsidRPr="00B94CBB">
        <w:rPr>
          <w:lang w:val="ro-RO"/>
        </w:rPr>
        <w:t xml:space="preserve"> </w:t>
      </w:r>
      <w:r w:rsidR="00217989">
        <w:rPr>
          <w:lang w:val="ro-RO"/>
        </w:rPr>
        <w:t>FINALĂ</w:t>
      </w:r>
      <w:r w:rsidR="00D202E3" w:rsidRPr="00B94CBB">
        <w:rPr>
          <w:lang w:val="ro-RO"/>
        </w:rPr>
        <w:t xml:space="preserve"> </w:t>
      </w:r>
      <w:r w:rsidR="008F2E96" w:rsidRPr="00B94CBB">
        <w:rPr>
          <w:lang w:val="ro-RO"/>
        </w:rPr>
        <w:t>A ECHIPAMENTELOR</w:t>
      </w:r>
      <w:r w:rsidR="00217989">
        <w:rPr>
          <w:lang w:val="ro-RO"/>
        </w:rPr>
        <w:t xml:space="preserve">/SERVICIILOR </w:t>
      </w:r>
      <w:r w:rsidR="00F16528">
        <w:rPr>
          <w:lang w:val="ro-RO"/>
        </w:rPr>
        <w:t>PRESTATE</w:t>
      </w:r>
      <w:r w:rsidR="008F2E96" w:rsidRPr="00B94CBB">
        <w:rPr>
          <w:lang w:val="ro-RO"/>
        </w:rPr>
        <w:t xml:space="preserve"> </w:t>
      </w:r>
      <w:r w:rsidR="00B32C55">
        <w:rPr>
          <w:lang w:val="ro-RO"/>
        </w:rPr>
        <w:t>- MODEL</w:t>
      </w:r>
      <w:r w:rsidR="008F2E96" w:rsidRPr="00B94CBB">
        <w:rPr>
          <w:lang w:val="ro-RO"/>
        </w:rPr>
        <w:t xml:space="preserve"> </w:t>
      </w:r>
    </w:p>
    <w:p w14:paraId="79E1E34A" w14:textId="77777777" w:rsidR="001C0DB0" w:rsidRPr="00B94CBB" w:rsidRDefault="001C0DB0" w:rsidP="001C0DB0">
      <w:pPr>
        <w:rPr>
          <w:i/>
          <w:lang w:val="ro-RO"/>
        </w:rPr>
      </w:pPr>
      <w:r w:rsidRPr="00B94CBB">
        <w:rPr>
          <w:lang w:val="ro-RO"/>
        </w:rPr>
        <w:tab/>
      </w:r>
      <w:r w:rsidRPr="00B94CBB">
        <w:rPr>
          <w:i/>
          <w:lang w:val="ro-RO"/>
        </w:rPr>
        <w:tab/>
      </w:r>
      <w:r w:rsidRPr="00B94CBB">
        <w:rPr>
          <w:i/>
          <w:lang w:val="ro-RO"/>
        </w:rPr>
        <w:tab/>
      </w:r>
      <w:r w:rsidRPr="00B94CBB">
        <w:rPr>
          <w:i/>
          <w:lang w:val="ro-RO"/>
        </w:rPr>
        <w:tab/>
      </w:r>
      <w:r w:rsidRPr="00B94CBB">
        <w:rPr>
          <w:i/>
          <w:lang w:val="ro-RO"/>
        </w:rPr>
        <w:tab/>
      </w:r>
    </w:p>
    <w:p w14:paraId="58AD9126" w14:textId="77777777" w:rsidR="00101600" w:rsidRDefault="00061440" w:rsidP="00C97B9E">
      <w:pPr>
        <w:jc w:val="both"/>
        <w:rPr>
          <w:lang w:val="ro-RO"/>
        </w:rPr>
      </w:pPr>
      <w:r w:rsidRPr="00B94CBB">
        <w:rPr>
          <w:lang w:val="ro-RO"/>
        </w:rPr>
        <w:t>Încheiat astăzi,</w:t>
      </w:r>
      <w:r w:rsidR="00DA64CD" w:rsidRPr="00B94CBB">
        <w:rPr>
          <w:lang w:val="ro-RO"/>
        </w:rPr>
        <w:t xml:space="preserve"> </w:t>
      </w:r>
      <w:r w:rsidR="007A2709" w:rsidRPr="00B94CBB">
        <w:rPr>
          <w:lang w:val="ro-RO"/>
        </w:rPr>
        <w:t>....................</w:t>
      </w:r>
      <w:r w:rsidR="00755830">
        <w:rPr>
          <w:lang w:val="ro-RO"/>
        </w:rPr>
        <w:t>..</w:t>
      </w:r>
      <w:r w:rsidR="007A2709" w:rsidRPr="00B94CBB">
        <w:rPr>
          <w:lang w:val="ro-RO"/>
        </w:rPr>
        <w:t>.</w:t>
      </w:r>
      <w:r w:rsidR="00755830">
        <w:rPr>
          <w:lang w:val="ro-RO"/>
        </w:rPr>
        <w:t>.........</w:t>
      </w:r>
      <w:r w:rsidR="007A2709" w:rsidRPr="00B94CBB">
        <w:rPr>
          <w:lang w:val="ro-RO"/>
        </w:rPr>
        <w:t xml:space="preserve">...... </w:t>
      </w:r>
      <w:r w:rsidRPr="00B94CBB">
        <w:rPr>
          <w:lang w:val="ro-RO"/>
        </w:rPr>
        <w:t xml:space="preserve">cu ocazia </w:t>
      </w:r>
      <w:r w:rsidR="007A2709" w:rsidRPr="00B94CBB">
        <w:rPr>
          <w:lang w:val="ro-RO"/>
        </w:rPr>
        <w:t>recepționării</w:t>
      </w:r>
      <w:r w:rsidR="001C0DB0" w:rsidRPr="00B94CBB">
        <w:rPr>
          <w:lang w:val="ro-RO"/>
        </w:rPr>
        <w:t xml:space="preserve"> </w:t>
      </w:r>
      <w:r w:rsidR="00F16528">
        <w:rPr>
          <w:lang w:val="ro-RO"/>
        </w:rPr>
        <w:t xml:space="preserve">finale </w:t>
      </w:r>
      <w:r w:rsidR="00C97B9E">
        <w:rPr>
          <w:lang w:val="ro-RO"/>
        </w:rPr>
        <w:t xml:space="preserve">a echipamentelor </w:t>
      </w:r>
      <w:r w:rsidR="00F16528">
        <w:rPr>
          <w:lang w:val="ro-RO"/>
        </w:rPr>
        <w:t xml:space="preserve">și serviciilor prestate / </w:t>
      </w:r>
      <w:r w:rsidR="003872F0">
        <w:rPr>
          <w:lang w:val="ro-RO"/>
        </w:rPr>
        <w:t xml:space="preserve">furnizate </w:t>
      </w:r>
      <w:r w:rsidR="00C97B9E">
        <w:rPr>
          <w:lang w:val="ro-RO"/>
        </w:rPr>
        <w:t xml:space="preserve">conform contractului Nr............/.......................... </w:t>
      </w:r>
    </w:p>
    <w:p w14:paraId="193118F3" w14:textId="77777777" w:rsidR="00101600" w:rsidRDefault="00101600" w:rsidP="00C97B9E">
      <w:pPr>
        <w:jc w:val="both"/>
        <w:rPr>
          <w:lang w:val="ro-RO"/>
        </w:rPr>
      </w:pPr>
    </w:p>
    <w:p w14:paraId="5A26F3FF" w14:textId="1FDDC090" w:rsidR="003872F0" w:rsidRDefault="003872F0" w:rsidP="00C97B9E">
      <w:pPr>
        <w:jc w:val="both"/>
        <w:rPr>
          <w:lang w:val="ro-RO"/>
        </w:rPr>
      </w:pPr>
      <w:r>
        <w:rPr>
          <w:lang w:val="ro-RO"/>
        </w:rPr>
        <w:t xml:space="preserve">Prezentul proces verbal </w:t>
      </w:r>
      <w:r w:rsidR="008D2FAE">
        <w:rPr>
          <w:lang w:val="ro-RO"/>
        </w:rPr>
        <w:t xml:space="preserve">se întocmește în baza recepției </w:t>
      </w:r>
      <w:r w:rsidR="00311B7B">
        <w:rPr>
          <w:lang w:val="ro-RO"/>
        </w:rPr>
        <w:t xml:space="preserve">calitative și cantitative a tuturor serviciilor și produselor </w:t>
      </w:r>
      <w:r w:rsidR="007B2101">
        <w:rPr>
          <w:lang w:val="ro-RO"/>
        </w:rPr>
        <w:t>prestate de către furnizor.</w:t>
      </w:r>
    </w:p>
    <w:p w14:paraId="236B663D" w14:textId="77777777" w:rsidR="00E01CF0" w:rsidRPr="00B94CBB" w:rsidRDefault="00E01CF0" w:rsidP="00C97B9E">
      <w:pPr>
        <w:jc w:val="both"/>
        <w:rPr>
          <w:lang w:val="ro-RO"/>
        </w:rPr>
      </w:pPr>
    </w:p>
    <w:p w14:paraId="6A3DFB83" w14:textId="77777777" w:rsidR="001C0DB0" w:rsidRPr="00B94CBB" w:rsidRDefault="001C0DB0" w:rsidP="00C97B9E">
      <w:pPr>
        <w:jc w:val="both"/>
        <w:rPr>
          <w:lang w:val="ro-RO"/>
        </w:rPr>
      </w:pPr>
      <w:r w:rsidRPr="00B94CBB">
        <w:rPr>
          <w:lang w:val="ro-RO"/>
        </w:rPr>
        <w:t xml:space="preserve">Comisia </w:t>
      </w:r>
      <w:r w:rsidR="008822F9" w:rsidRPr="00B94CBB">
        <w:rPr>
          <w:lang w:val="ro-RO"/>
        </w:rPr>
        <w:t>f</w:t>
      </w:r>
      <w:r w:rsidR="00061440" w:rsidRPr="00B94CBB">
        <w:rPr>
          <w:lang w:val="ro-RO"/>
        </w:rPr>
        <w:t>ormată</w:t>
      </w:r>
      <w:r w:rsidR="00454B51" w:rsidRPr="00B94CBB">
        <w:rPr>
          <w:lang w:val="ro-RO"/>
        </w:rPr>
        <w:t xml:space="preserve"> din:</w:t>
      </w:r>
    </w:p>
    <w:p w14:paraId="66E6CA1F" w14:textId="77777777" w:rsidR="001C0DB0" w:rsidRPr="00B94CBB" w:rsidRDefault="001609C0" w:rsidP="00C97B9E">
      <w:pPr>
        <w:jc w:val="both"/>
        <w:rPr>
          <w:lang w:val="ro-RO"/>
        </w:rPr>
      </w:pPr>
      <w:r w:rsidRPr="00B94CBB">
        <w:rPr>
          <w:lang w:val="ro-RO"/>
        </w:rPr>
        <w:tab/>
      </w:r>
      <w:r w:rsidR="001C0DB0" w:rsidRPr="00B94CBB">
        <w:rPr>
          <w:lang w:val="ro-RO"/>
        </w:rPr>
        <w:tab/>
      </w:r>
    </w:p>
    <w:p w14:paraId="3EE4F8EE" w14:textId="77777777" w:rsidR="00C37727" w:rsidRDefault="00C97B9E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</w:t>
      </w:r>
    </w:p>
    <w:p w14:paraId="712E8AFD" w14:textId="77777777" w:rsidR="00C97B9E" w:rsidRDefault="00C97B9E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</w:t>
      </w:r>
    </w:p>
    <w:p w14:paraId="21970585" w14:textId="77777777" w:rsidR="00C97B9E" w:rsidRDefault="00C97B9E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</w:t>
      </w:r>
    </w:p>
    <w:p w14:paraId="39BB91AA" w14:textId="77777777" w:rsidR="00C97B9E" w:rsidRPr="00B94CBB" w:rsidRDefault="00C97B9E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</w:t>
      </w:r>
    </w:p>
    <w:p w14:paraId="2388F837" w14:textId="08794DDB" w:rsidR="00061440" w:rsidRPr="00B94CBB" w:rsidRDefault="008541B7" w:rsidP="00E01823">
      <w:pPr>
        <w:jc w:val="both"/>
        <w:rPr>
          <w:lang w:val="ro-RO"/>
        </w:rPr>
      </w:pPr>
      <w:r w:rsidRPr="00B94CBB">
        <w:rPr>
          <w:lang w:val="ro-RO"/>
        </w:rPr>
        <w:tab/>
      </w:r>
      <w:r w:rsidRPr="00B94CBB">
        <w:rPr>
          <w:lang w:val="ro-RO"/>
        </w:rPr>
        <w:tab/>
      </w:r>
    </w:p>
    <w:p w14:paraId="58A7252E" w14:textId="0544868C" w:rsidR="003028DC" w:rsidRPr="00B94CBB" w:rsidRDefault="00061440" w:rsidP="00CC2B2C">
      <w:pPr>
        <w:jc w:val="both"/>
        <w:rPr>
          <w:lang w:val="ro-RO"/>
        </w:rPr>
      </w:pPr>
      <w:r w:rsidRPr="00B94CBB">
        <w:rPr>
          <w:lang w:val="ro-RO"/>
        </w:rPr>
        <w:t>a</w:t>
      </w:r>
      <w:r w:rsidR="0015045E" w:rsidRPr="00B94CBB">
        <w:rPr>
          <w:lang w:val="ro-RO"/>
        </w:rPr>
        <w:t xml:space="preserve"> </w:t>
      </w:r>
      <w:r w:rsidR="001C0DB0" w:rsidRPr="00B94CBB">
        <w:rPr>
          <w:lang w:val="ro-RO"/>
        </w:rPr>
        <w:t xml:space="preserve">procedat la </w:t>
      </w:r>
      <w:r w:rsidR="00E30133">
        <w:rPr>
          <w:lang w:val="ro-RO"/>
        </w:rPr>
        <w:t xml:space="preserve">verificarea </w:t>
      </w:r>
      <w:r w:rsidR="00573AF5">
        <w:rPr>
          <w:lang w:val="ro-RO"/>
        </w:rPr>
        <w:t>conformi</w:t>
      </w:r>
      <w:r w:rsidR="0041744F">
        <w:rPr>
          <w:lang w:val="ro-RO"/>
        </w:rPr>
        <w:t>tății tehnice</w:t>
      </w:r>
      <w:r w:rsidR="00FD5762">
        <w:rPr>
          <w:lang w:val="ro-RO"/>
        </w:rPr>
        <w:t xml:space="preserve"> </w:t>
      </w:r>
      <w:r w:rsidR="001C0DB0" w:rsidRPr="00B94CBB">
        <w:rPr>
          <w:lang w:val="ro-RO"/>
        </w:rPr>
        <w:t>a tuturor echipamentelor</w:t>
      </w:r>
      <w:r w:rsidR="0041744F">
        <w:rPr>
          <w:lang w:val="ro-RO"/>
        </w:rPr>
        <w:t xml:space="preserve"> / produselor / serviciilor </w:t>
      </w:r>
      <w:r w:rsidR="001C0DB0" w:rsidRPr="00B94CBB">
        <w:rPr>
          <w:lang w:val="ro-RO"/>
        </w:rPr>
        <w:t xml:space="preserve"> ce constituie </w:t>
      </w:r>
      <w:r w:rsidR="0041744F">
        <w:rPr>
          <w:lang w:val="ro-RO"/>
        </w:rPr>
        <w:t>obiectul</w:t>
      </w:r>
      <w:r w:rsidR="001609C0" w:rsidRPr="00B94CBB">
        <w:rPr>
          <w:lang w:val="ro-RO"/>
        </w:rPr>
        <w:t xml:space="preserve"> contractului </w:t>
      </w:r>
      <w:r w:rsidR="00701342">
        <w:rPr>
          <w:lang w:val="ro-RO"/>
        </w:rPr>
        <w:t>N</w:t>
      </w:r>
      <w:r w:rsidR="001609C0" w:rsidRPr="00B94CBB">
        <w:rPr>
          <w:lang w:val="ro-RO"/>
        </w:rPr>
        <w:t>r.</w:t>
      </w:r>
      <w:r w:rsidR="007A2709" w:rsidRPr="00B94CBB">
        <w:rPr>
          <w:lang w:val="ro-RO"/>
        </w:rPr>
        <w:t>....</w:t>
      </w:r>
      <w:r w:rsidR="00755830">
        <w:rPr>
          <w:lang w:val="ro-RO"/>
        </w:rPr>
        <w:t>..</w:t>
      </w:r>
      <w:r w:rsidR="007A2709" w:rsidRPr="00B94CBB">
        <w:rPr>
          <w:lang w:val="ro-RO"/>
        </w:rPr>
        <w:t>......</w:t>
      </w:r>
      <w:r w:rsidR="00701342">
        <w:rPr>
          <w:lang w:val="ro-RO"/>
        </w:rPr>
        <w:t>/</w:t>
      </w:r>
      <w:r w:rsidR="007A2709" w:rsidRPr="00B94CBB">
        <w:rPr>
          <w:lang w:val="ro-RO"/>
        </w:rPr>
        <w:t>.........</w:t>
      </w:r>
      <w:r w:rsidR="00755830">
        <w:rPr>
          <w:lang w:val="ro-RO"/>
        </w:rPr>
        <w:t>....</w:t>
      </w:r>
      <w:r w:rsidR="007A2709" w:rsidRPr="00B94CBB">
        <w:rPr>
          <w:lang w:val="ro-RO"/>
        </w:rPr>
        <w:t xml:space="preserve">.............. </w:t>
      </w:r>
      <w:r w:rsidRPr="00B94CBB">
        <w:rPr>
          <w:lang w:val="ro-RO"/>
        </w:rPr>
        <w:t>încheiat î</w:t>
      </w:r>
      <w:r w:rsidR="001609C0" w:rsidRPr="00B94CBB">
        <w:rPr>
          <w:lang w:val="ro-RO"/>
        </w:rPr>
        <w:t>ntre S</w:t>
      </w:r>
      <w:r w:rsidR="00731154" w:rsidRPr="00B94CBB">
        <w:rPr>
          <w:lang w:val="ro-RO"/>
        </w:rPr>
        <w:t>.</w:t>
      </w:r>
      <w:r w:rsidR="001609C0" w:rsidRPr="00B94CBB">
        <w:rPr>
          <w:lang w:val="ro-RO"/>
        </w:rPr>
        <w:t>N</w:t>
      </w:r>
      <w:r w:rsidR="00731154" w:rsidRPr="00B94CBB">
        <w:rPr>
          <w:lang w:val="ro-RO"/>
        </w:rPr>
        <w:t>.</w:t>
      </w:r>
      <w:r w:rsidRPr="00B94CBB">
        <w:rPr>
          <w:lang w:val="ro-RO"/>
        </w:rPr>
        <w:t xml:space="preserve"> Radiocomunica</w:t>
      </w:r>
      <w:r w:rsidR="00B94CBB" w:rsidRPr="00B94CBB">
        <w:rPr>
          <w:lang w:val="ro-RO"/>
        </w:rPr>
        <w:t>ț</w:t>
      </w:r>
      <w:r w:rsidR="001609C0" w:rsidRPr="00B94CBB">
        <w:rPr>
          <w:lang w:val="ro-RO"/>
        </w:rPr>
        <w:t>ii S</w:t>
      </w:r>
      <w:r w:rsidR="00731154" w:rsidRPr="00B94CBB">
        <w:rPr>
          <w:lang w:val="ro-RO"/>
        </w:rPr>
        <w:t>.</w:t>
      </w:r>
      <w:r w:rsidR="001609C0" w:rsidRPr="00B94CBB">
        <w:rPr>
          <w:lang w:val="ro-RO"/>
        </w:rPr>
        <w:t>A</w:t>
      </w:r>
      <w:r w:rsidR="00731154" w:rsidRPr="00B94CBB">
        <w:rPr>
          <w:lang w:val="ro-RO"/>
        </w:rPr>
        <w:t>.</w:t>
      </w:r>
      <w:r w:rsidRPr="00B94CBB">
        <w:rPr>
          <w:lang w:val="ro-RO"/>
        </w:rPr>
        <w:t xml:space="preserve"> </w:t>
      </w:r>
      <w:r w:rsidR="00B94CBB" w:rsidRPr="00B94CBB">
        <w:rPr>
          <w:lang w:val="ro-RO"/>
        </w:rPr>
        <w:t>ș</w:t>
      </w:r>
      <w:r w:rsidR="001609C0" w:rsidRPr="00B94CBB">
        <w:rPr>
          <w:lang w:val="ro-RO"/>
        </w:rPr>
        <w:t xml:space="preserve">i </w:t>
      </w:r>
      <w:r w:rsidR="001C1EBB" w:rsidRPr="00B94CBB">
        <w:rPr>
          <w:lang w:val="ro-RO"/>
        </w:rPr>
        <w:t xml:space="preserve"> </w:t>
      </w:r>
      <w:r w:rsidR="007A2709" w:rsidRPr="00B94CBB">
        <w:rPr>
          <w:lang w:val="ro-RO"/>
        </w:rPr>
        <w:t>.................</w:t>
      </w:r>
      <w:r w:rsidR="00755830">
        <w:rPr>
          <w:lang w:val="ro-RO"/>
        </w:rPr>
        <w:t>......................................</w:t>
      </w:r>
      <w:r w:rsidR="007A2709" w:rsidRPr="00B94CBB">
        <w:rPr>
          <w:lang w:val="ro-RO"/>
        </w:rPr>
        <w:t xml:space="preserve">........................ </w:t>
      </w:r>
      <w:r w:rsidR="00D23993" w:rsidRPr="00B94CBB">
        <w:rPr>
          <w:lang w:val="ro-RO"/>
        </w:rPr>
        <w:t>,</w:t>
      </w:r>
      <w:r w:rsidR="007A2709" w:rsidRPr="00B94CBB">
        <w:rPr>
          <w:lang w:val="ro-RO"/>
        </w:rPr>
        <w:t xml:space="preserve"> </w:t>
      </w:r>
      <w:r w:rsidRPr="00B94CBB">
        <w:rPr>
          <w:lang w:val="ro-RO"/>
        </w:rPr>
        <w:t xml:space="preserve"> consta</w:t>
      </w:r>
      <w:r w:rsidR="00731154" w:rsidRPr="00B94CBB">
        <w:rPr>
          <w:lang w:val="ro-RO"/>
        </w:rPr>
        <w:t>t</w:t>
      </w:r>
      <w:r w:rsidRPr="00B94CBB">
        <w:rPr>
          <w:lang w:val="ro-RO"/>
        </w:rPr>
        <w:t>â</w:t>
      </w:r>
      <w:r w:rsidR="00731154" w:rsidRPr="00B94CBB">
        <w:rPr>
          <w:lang w:val="ro-RO"/>
        </w:rPr>
        <w:t>nd</w:t>
      </w:r>
      <w:r w:rsidRPr="00B94CBB">
        <w:rPr>
          <w:lang w:val="ro-RO"/>
        </w:rPr>
        <w:t xml:space="preserve"> că</w:t>
      </w:r>
      <w:r w:rsidR="003028DC" w:rsidRPr="00B94CBB">
        <w:rPr>
          <w:lang w:val="ro-RO"/>
        </w:rPr>
        <w:t>:</w:t>
      </w:r>
    </w:p>
    <w:p w14:paraId="1F4A2F54" w14:textId="2606F9FE" w:rsidR="001C0DB0" w:rsidRPr="00B94CBB" w:rsidRDefault="003028DC" w:rsidP="00CC2B2C">
      <w:pPr>
        <w:jc w:val="both"/>
        <w:rPr>
          <w:lang w:val="ro-RO"/>
        </w:rPr>
      </w:pPr>
      <w:r w:rsidRPr="00B94CBB">
        <w:rPr>
          <w:lang w:val="ro-RO"/>
        </w:rPr>
        <w:t xml:space="preserve">- </w:t>
      </w:r>
      <w:r w:rsidR="00E30133">
        <w:rPr>
          <w:lang w:val="ro-RO"/>
        </w:rPr>
        <w:t>Echipamentele</w:t>
      </w:r>
      <w:r w:rsidR="00FD5762">
        <w:rPr>
          <w:lang w:val="ro-RO"/>
        </w:rPr>
        <w:t xml:space="preserve"> </w:t>
      </w:r>
      <w:r w:rsidR="00C061EC">
        <w:rPr>
          <w:lang w:val="ro-RO"/>
        </w:rPr>
        <w:t xml:space="preserve">furnizate </w:t>
      </w:r>
      <w:r w:rsidR="00E30133">
        <w:rPr>
          <w:lang w:val="ro-RO"/>
        </w:rPr>
        <w:t xml:space="preserve">respectă / nu respectă </w:t>
      </w:r>
      <w:r w:rsidR="00113229">
        <w:rPr>
          <w:lang w:val="ro-RO"/>
        </w:rPr>
        <w:t xml:space="preserve">cerințele conform </w:t>
      </w:r>
      <w:r w:rsidR="00B132EF">
        <w:rPr>
          <w:lang w:val="ro-RO"/>
        </w:rPr>
        <w:t>caietului de sarcini</w:t>
      </w:r>
      <w:r w:rsidR="005F39B5">
        <w:rPr>
          <w:lang w:val="ro-RO"/>
        </w:rPr>
        <w:t xml:space="preserve"> și propunerii </w:t>
      </w:r>
      <w:r w:rsidR="00A756BF">
        <w:rPr>
          <w:lang w:val="ro-RO"/>
        </w:rPr>
        <w:t>tehnice</w:t>
      </w:r>
      <w:r w:rsidR="00B132EF">
        <w:rPr>
          <w:lang w:val="ro-RO"/>
        </w:rPr>
        <w:t xml:space="preserve"> </w:t>
      </w:r>
      <w:r w:rsidR="00701342">
        <w:rPr>
          <w:lang w:val="ro-RO"/>
        </w:rPr>
        <w:t xml:space="preserve"> </w:t>
      </w:r>
    </w:p>
    <w:p w14:paraId="7C066647" w14:textId="77777777" w:rsidR="00BF0069" w:rsidRDefault="00BF0069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C8EBDE9" w14:textId="77777777" w:rsidR="003028DC" w:rsidRPr="00B94CBB" w:rsidRDefault="00B434AB" w:rsidP="00C97B9E">
      <w:pPr>
        <w:jc w:val="both"/>
        <w:rPr>
          <w:lang w:val="ro-RO"/>
        </w:rPr>
      </w:pPr>
      <w:r w:rsidRPr="00B94CBB">
        <w:rPr>
          <w:lang w:val="ro-RO"/>
        </w:rPr>
        <w:t>-</w:t>
      </w:r>
      <w:r w:rsidR="00061440" w:rsidRPr="00B94CBB">
        <w:rPr>
          <w:lang w:val="ro-RO"/>
        </w:rPr>
        <w:t xml:space="preserve"> </w:t>
      </w:r>
      <w:r w:rsidR="00701342">
        <w:rPr>
          <w:lang w:val="ro-RO"/>
        </w:rPr>
        <w:t xml:space="preserve">Serviciile prestate de către furnizor respectă / nu respectă conform propunerii tehnice </w:t>
      </w:r>
      <w:r w:rsidR="003028DC" w:rsidRPr="00B94CBB">
        <w:rPr>
          <w:lang w:val="ro-RO"/>
        </w:rPr>
        <w:t>:</w:t>
      </w:r>
    </w:p>
    <w:p w14:paraId="2B1860E6" w14:textId="77777777" w:rsidR="00B861C9" w:rsidRPr="00B94CBB" w:rsidRDefault="00BF0069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4AF46F1" w14:textId="77777777" w:rsidR="007B154B" w:rsidRDefault="007B154B" w:rsidP="00C97B9E">
      <w:pPr>
        <w:jc w:val="both"/>
        <w:rPr>
          <w:lang w:val="ro-RO"/>
        </w:rPr>
      </w:pPr>
    </w:p>
    <w:p w14:paraId="614A1572" w14:textId="4047FBC9" w:rsidR="001C0DB0" w:rsidRPr="00B94CBB" w:rsidRDefault="00A756BF" w:rsidP="00C97B9E">
      <w:pPr>
        <w:jc w:val="both"/>
        <w:rPr>
          <w:lang w:val="ro-RO"/>
        </w:rPr>
      </w:pPr>
      <w:r>
        <w:rPr>
          <w:lang w:val="ro-RO"/>
        </w:rPr>
        <w:t>Procesele verbale de recepție</w:t>
      </w:r>
      <w:r w:rsidR="00470946">
        <w:rPr>
          <w:lang w:val="ro-RO"/>
        </w:rPr>
        <w:t xml:space="preserve"> </w:t>
      </w:r>
      <w:r w:rsidR="007B154B">
        <w:rPr>
          <w:lang w:val="ro-RO"/>
        </w:rPr>
        <w:t>cantitative și calitative</w:t>
      </w:r>
      <w:r w:rsidR="00470946">
        <w:rPr>
          <w:lang w:val="ro-RO"/>
        </w:rPr>
        <w:t xml:space="preserve"> a produselor și serviciilor</w:t>
      </w:r>
      <w:r w:rsidR="00A50205">
        <w:rPr>
          <w:lang w:val="ro-RO"/>
        </w:rPr>
        <w:t xml:space="preserve"> recepționate,</w:t>
      </w:r>
      <w:r>
        <w:rPr>
          <w:lang w:val="ro-RO"/>
        </w:rPr>
        <w:t xml:space="preserve"> </w:t>
      </w:r>
      <w:r w:rsidR="007B154B">
        <w:rPr>
          <w:lang w:val="ro-RO"/>
        </w:rPr>
        <w:t>inclusiv</w:t>
      </w:r>
      <w:r w:rsidR="001C0DB0" w:rsidRPr="00B94CBB">
        <w:rPr>
          <w:lang w:val="ro-RO"/>
        </w:rPr>
        <w:t xml:space="preserve"> </w:t>
      </w:r>
      <w:r w:rsidR="00701342">
        <w:rPr>
          <w:lang w:val="ro-RO"/>
        </w:rPr>
        <w:t>fișele cu măsurători tehnice</w:t>
      </w:r>
      <w:r w:rsidR="007C1C8E">
        <w:rPr>
          <w:lang w:val="ro-RO"/>
        </w:rPr>
        <w:t xml:space="preserve"> </w:t>
      </w:r>
      <w:r w:rsidR="00417FB6" w:rsidRPr="00B94CBB">
        <w:rPr>
          <w:lang w:val="ro-RO"/>
        </w:rPr>
        <w:t xml:space="preserve">constituie </w:t>
      </w:r>
      <w:r w:rsidR="001C0DB0" w:rsidRPr="00B94CBB">
        <w:rPr>
          <w:lang w:val="ro-RO"/>
        </w:rPr>
        <w:t>par</w:t>
      </w:r>
      <w:r w:rsidR="00061440" w:rsidRPr="00B94CBB">
        <w:rPr>
          <w:lang w:val="ro-RO"/>
        </w:rPr>
        <w:t>te componentă</w:t>
      </w:r>
      <w:r w:rsidR="001C0DB0" w:rsidRPr="00B94CBB">
        <w:rPr>
          <w:lang w:val="ro-RO"/>
        </w:rPr>
        <w:t xml:space="preserve"> a</w:t>
      </w:r>
      <w:r w:rsidR="00061440" w:rsidRPr="00B94CBB">
        <w:rPr>
          <w:lang w:val="ro-RO"/>
        </w:rPr>
        <w:t xml:space="preserve"> acestui proces verbal de recep</w:t>
      </w:r>
      <w:r w:rsidR="00B94CBB">
        <w:rPr>
          <w:lang w:val="ro-RO"/>
        </w:rPr>
        <w:t>ț</w:t>
      </w:r>
      <w:r w:rsidR="001C0DB0" w:rsidRPr="00B94CBB">
        <w:rPr>
          <w:lang w:val="ro-RO"/>
        </w:rPr>
        <w:t>ie.</w:t>
      </w:r>
    </w:p>
    <w:p w14:paraId="72259199" w14:textId="77777777" w:rsidR="00454B51" w:rsidRPr="00B94CBB" w:rsidRDefault="00454B51" w:rsidP="00C97B9E">
      <w:pPr>
        <w:jc w:val="both"/>
        <w:rPr>
          <w:lang w:val="ro-RO"/>
        </w:rPr>
      </w:pPr>
    </w:p>
    <w:p w14:paraId="264F9CF6" w14:textId="77777777" w:rsidR="00454B51" w:rsidRPr="00B94CBB" w:rsidRDefault="00454B51" w:rsidP="00C97B9E">
      <w:pPr>
        <w:rPr>
          <w:lang w:val="ro-RO"/>
        </w:rPr>
      </w:pPr>
      <w:r w:rsidRPr="00B94CBB">
        <w:rPr>
          <w:lang w:val="ro-RO"/>
        </w:rPr>
        <w:t>Observatii:</w:t>
      </w:r>
      <w:r w:rsidR="00922B13" w:rsidRPr="00B94CBB">
        <w:rPr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F0069">
        <w:rPr>
          <w:lang w:val="ro-RO"/>
        </w:rPr>
        <w:t>..................................</w:t>
      </w:r>
    </w:p>
    <w:p w14:paraId="57453EF1" w14:textId="77777777" w:rsidR="00885318" w:rsidRPr="00B94CBB" w:rsidRDefault="00885318" w:rsidP="00C97B9E">
      <w:pPr>
        <w:rPr>
          <w:lang w:val="ro-RO"/>
        </w:rPr>
      </w:pPr>
    </w:p>
    <w:p w14:paraId="168C7886" w14:textId="77777777" w:rsidR="00755830" w:rsidRDefault="0060620A" w:rsidP="00C97B9E">
      <w:pPr>
        <w:jc w:val="both"/>
        <w:rPr>
          <w:lang w:val="ro-RO"/>
        </w:rPr>
      </w:pPr>
      <w:r w:rsidRPr="00B94CBB">
        <w:rPr>
          <w:lang w:val="ro-RO"/>
        </w:rPr>
        <w:t>Membrii comisiei:</w:t>
      </w:r>
    </w:p>
    <w:p w14:paraId="25F85F68" w14:textId="77777777" w:rsidR="00BF0069" w:rsidRDefault="00BF0069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...............................................................</w:t>
      </w:r>
    </w:p>
    <w:p w14:paraId="4470F17F" w14:textId="77777777" w:rsidR="00BF0069" w:rsidRDefault="00BF0069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...............................................................</w:t>
      </w:r>
    </w:p>
    <w:p w14:paraId="3BED7160" w14:textId="77777777" w:rsidR="00BF0069" w:rsidRDefault="00BF0069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...............................................................</w:t>
      </w:r>
    </w:p>
    <w:p w14:paraId="1F233A5B" w14:textId="77777777" w:rsidR="00BF0069" w:rsidRDefault="00BF0069" w:rsidP="00C97B9E">
      <w:pPr>
        <w:jc w:val="both"/>
        <w:rPr>
          <w:lang w:val="ro-RO"/>
        </w:rPr>
      </w:pPr>
      <w:r>
        <w:rPr>
          <w:lang w:val="ro-RO"/>
        </w:rPr>
        <w:t>...............................................................</w:t>
      </w:r>
    </w:p>
    <w:p w14:paraId="352D6A9C" w14:textId="77777777" w:rsidR="006B7485" w:rsidRPr="001A1BA2" w:rsidRDefault="00755830" w:rsidP="003028DC">
      <w:pPr>
        <w:jc w:val="both"/>
        <w:rPr>
          <w:lang w:val="ro-RO"/>
        </w:rPr>
      </w:pPr>
      <w:r>
        <w:rPr>
          <w:lang w:val="ro-RO"/>
        </w:rPr>
        <w:t xml:space="preserve"> </w:t>
      </w:r>
      <w:bookmarkStart w:id="0" w:name="_GoBack"/>
      <w:bookmarkEnd w:id="0"/>
    </w:p>
    <w:sectPr w:rsidR="006B7485" w:rsidRPr="001A1BA2" w:rsidSect="00BC6079">
      <w:headerReference w:type="default" r:id="rId8"/>
      <w:footerReference w:type="default" r:id="rId9"/>
      <w:pgSz w:w="11907" w:h="16840" w:code="9"/>
      <w:pgMar w:top="1418" w:right="1134" w:bottom="1418" w:left="1701" w:header="431" w:footer="43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69A82A" w14:textId="77777777" w:rsidR="00744F4F" w:rsidRDefault="00744F4F">
      <w:r>
        <w:separator/>
      </w:r>
    </w:p>
  </w:endnote>
  <w:endnote w:type="continuationSeparator" w:id="0">
    <w:p w14:paraId="5731CAB7" w14:textId="77777777" w:rsidR="00744F4F" w:rsidRDefault="00744F4F">
      <w:r>
        <w:continuationSeparator/>
      </w:r>
    </w:p>
  </w:endnote>
  <w:endnote w:type="continuationNotice" w:id="1">
    <w:p w14:paraId="6288D5C0" w14:textId="77777777" w:rsidR="00744F4F" w:rsidRDefault="00744F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B0406" w14:textId="49F91593" w:rsidR="00FE76C5" w:rsidRDefault="008D494C" w:rsidP="008D494C">
    <w:pPr>
      <w:pStyle w:val="Footer"/>
      <w:tabs>
        <w:tab w:val="left" w:pos="2808"/>
        <w:tab w:val="center" w:pos="4995"/>
      </w:tabs>
      <w:ind w:left="-709"/>
    </w:pPr>
    <w:r>
      <w:tab/>
    </w:r>
    <w:r>
      <w:tab/>
    </w:r>
    <w:r>
      <w:tab/>
    </w:r>
    <w:r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91B3C6" w14:textId="77777777" w:rsidR="00744F4F" w:rsidRDefault="00744F4F">
      <w:r>
        <w:separator/>
      </w:r>
    </w:p>
  </w:footnote>
  <w:footnote w:type="continuationSeparator" w:id="0">
    <w:p w14:paraId="2A2107AC" w14:textId="77777777" w:rsidR="00744F4F" w:rsidRDefault="00744F4F">
      <w:r>
        <w:continuationSeparator/>
      </w:r>
    </w:p>
  </w:footnote>
  <w:footnote w:type="continuationNotice" w:id="1">
    <w:p w14:paraId="62C16369" w14:textId="77777777" w:rsidR="00744F4F" w:rsidRDefault="00744F4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87145A" w14:textId="7CD6FE33" w:rsidR="00E01823" w:rsidRPr="00CC392B" w:rsidRDefault="00E01823" w:rsidP="00E01823">
    <w:pPr>
      <w:pStyle w:val="Header"/>
      <w:tabs>
        <w:tab w:val="left" w:pos="975"/>
        <w:tab w:val="center" w:pos="5233"/>
      </w:tabs>
      <w:rPr>
        <w:sz w:val="12"/>
        <w:szCs w:val="12"/>
      </w:rPr>
    </w:pPr>
    <w:r w:rsidRPr="00CC392B">
      <w:rPr>
        <w:sz w:val="12"/>
        <w:szCs w:val="12"/>
      </w:rPr>
      <w:t xml:space="preserve">                 </w:t>
    </w:r>
  </w:p>
  <w:p w14:paraId="10F5E3A0" w14:textId="42765821" w:rsidR="00FE76C5" w:rsidRDefault="00E01823" w:rsidP="00E01823">
    <w:pPr>
      <w:pStyle w:val="Header"/>
    </w:pPr>
    <w:r>
      <w:t xml:space="preserve">      </w:t>
    </w:r>
    <w:r w:rsidR="00FE76C5">
      <w:tab/>
    </w:r>
    <w:r w:rsidR="00FE76C5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B21CB1"/>
    <w:multiLevelType w:val="hybridMultilevel"/>
    <w:tmpl w:val="C4905834"/>
    <w:lvl w:ilvl="0" w:tplc="4334979A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">
    <w:nsid w:val="77D87580"/>
    <w:multiLevelType w:val="hybridMultilevel"/>
    <w:tmpl w:val="6A40AEE8"/>
    <w:lvl w:ilvl="0" w:tplc="2760FE82">
      <w:start w:val="1"/>
      <w:numFmt w:val="lowerLetter"/>
      <w:lvlText w:val="%1."/>
      <w:lvlJc w:val="left"/>
      <w:pPr>
        <w:tabs>
          <w:tab w:val="num" w:pos="1139"/>
        </w:tabs>
        <w:ind w:left="11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59"/>
        </w:tabs>
        <w:ind w:left="185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9"/>
        </w:tabs>
        <w:ind w:left="257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9"/>
        </w:tabs>
        <w:ind w:left="329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9"/>
        </w:tabs>
        <w:ind w:left="401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9"/>
        </w:tabs>
        <w:ind w:left="473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9"/>
        </w:tabs>
        <w:ind w:left="545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9"/>
        </w:tabs>
        <w:ind w:left="617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9"/>
        </w:tabs>
        <w:ind w:left="689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noPunctuationKerning/>
  <w:characterSpacingControl w:val="doNotCompress"/>
  <w:hdrShapeDefaults>
    <o:shapedefaults v:ext="edit" spidmax="2049">
      <o:colormru v:ext="edit" colors="#093f88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4F73"/>
    <w:rsid w:val="00022E5A"/>
    <w:rsid w:val="00061440"/>
    <w:rsid w:val="000977C1"/>
    <w:rsid w:val="000E57D4"/>
    <w:rsid w:val="00101600"/>
    <w:rsid w:val="00104876"/>
    <w:rsid w:val="00113229"/>
    <w:rsid w:val="00134ACE"/>
    <w:rsid w:val="0015045E"/>
    <w:rsid w:val="001609C0"/>
    <w:rsid w:val="00166B70"/>
    <w:rsid w:val="00180390"/>
    <w:rsid w:val="00182238"/>
    <w:rsid w:val="001A1BA2"/>
    <w:rsid w:val="001C0DB0"/>
    <w:rsid w:val="001C1EBB"/>
    <w:rsid w:val="00204C06"/>
    <w:rsid w:val="00217989"/>
    <w:rsid w:val="00221CE6"/>
    <w:rsid w:val="002264E9"/>
    <w:rsid w:val="002322BE"/>
    <w:rsid w:val="0026231C"/>
    <w:rsid w:val="00262D2D"/>
    <w:rsid w:val="00292F36"/>
    <w:rsid w:val="003028DC"/>
    <w:rsid w:val="00305E8E"/>
    <w:rsid w:val="003116D8"/>
    <w:rsid w:val="00311B7B"/>
    <w:rsid w:val="0031770B"/>
    <w:rsid w:val="0032362D"/>
    <w:rsid w:val="00325802"/>
    <w:rsid w:val="0033192A"/>
    <w:rsid w:val="00337345"/>
    <w:rsid w:val="00352376"/>
    <w:rsid w:val="00360381"/>
    <w:rsid w:val="003872F0"/>
    <w:rsid w:val="003A1E01"/>
    <w:rsid w:val="003C099B"/>
    <w:rsid w:val="00411D94"/>
    <w:rsid w:val="0041744F"/>
    <w:rsid w:val="00417FB6"/>
    <w:rsid w:val="004351B1"/>
    <w:rsid w:val="00454B51"/>
    <w:rsid w:val="0046550B"/>
    <w:rsid w:val="00470946"/>
    <w:rsid w:val="00487C56"/>
    <w:rsid w:val="004A5009"/>
    <w:rsid w:val="004A5535"/>
    <w:rsid w:val="004C79F8"/>
    <w:rsid w:val="004D359C"/>
    <w:rsid w:val="004D41F6"/>
    <w:rsid w:val="00530F9D"/>
    <w:rsid w:val="00573AF5"/>
    <w:rsid w:val="00586CED"/>
    <w:rsid w:val="005A085F"/>
    <w:rsid w:val="005F070B"/>
    <w:rsid w:val="005F39B5"/>
    <w:rsid w:val="005F7B41"/>
    <w:rsid w:val="00601082"/>
    <w:rsid w:val="00601763"/>
    <w:rsid w:val="0060620A"/>
    <w:rsid w:val="00617DB5"/>
    <w:rsid w:val="00620BAA"/>
    <w:rsid w:val="006558B9"/>
    <w:rsid w:val="006A2D9D"/>
    <w:rsid w:val="006A41C5"/>
    <w:rsid w:val="006A7FAA"/>
    <w:rsid w:val="006B7485"/>
    <w:rsid w:val="006D2614"/>
    <w:rsid w:val="00701342"/>
    <w:rsid w:val="0071005D"/>
    <w:rsid w:val="00731154"/>
    <w:rsid w:val="00735AF1"/>
    <w:rsid w:val="00744F4F"/>
    <w:rsid w:val="00755830"/>
    <w:rsid w:val="00762BE3"/>
    <w:rsid w:val="007A2709"/>
    <w:rsid w:val="007A5302"/>
    <w:rsid w:val="007B154B"/>
    <w:rsid w:val="007B2101"/>
    <w:rsid w:val="007C1C8E"/>
    <w:rsid w:val="007D6013"/>
    <w:rsid w:val="007E39F5"/>
    <w:rsid w:val="00805CE0"/>
    <w:rsid w:val="00807D56"/>
    <w:rsid w:val="008101B0"/>
    <w:rsid w:val="00833E5D"/>
    <w:rsid w:val="00844476"/>
    <w:rsid w:val="008541B7"/>
    <w:rsid w:val="00860B35"/>
    <w:rsid w:val="00864F73"/>
    <w:rsid w:val="008822F9"/>
    <w:rsid w:val="00884ABE"/>
    <w:rsid w:val="00885318"/>
    <w:rsid w:val="00895B38"/>
    <w:rsid w:val="008C6717"/>
    <w:rsid w:val="008D28FD"/>
    <w:rsid w:val="008D2FAE"/>
    <w:rsid w:val="008D494C"/>
    <w:rsid w:val="008D5E8E"/>
    <w:rsid w:val="008F2E96"/>
    <w:rsid w:val="0090412C"/>
    <w:rsid w:val="00922B13"/>
    <w:rsid w:val="009276D0"/>
    <w:rsid w:val="009507CE"/>
    <w:rsid w:val="00992808"/>
    <w:rsid w:val="00A05FC2"/>
    <w:rsid w:val="00A076D7"/>
    <w:rsid w:val="00A24B85"/>
    <w:rsid w:val="00A33F68"/>
    <w:rsid w:val="00A3474D"/>
    <w:rsid w:val="00A50205"/>
    <w:rsid w:val="00A549F2"/>
    <w:rsid w:val="00A756BF"/>
    <w:rsid w:val="00AC74F5"/>
    <w:rsid w:val="00AC7A6B"/>
    <w:rsid w:val="00AE26E3"/>
    <w:rsid w:val="00AF1FD0"/>
    <w:rsid w:val="00B132EF"/>
    <w:rsid w:val="00B32C55"/>
    <w:rsid w:val="00B434AB"/>
    <w:rsid w:val="00B50561"/>
    <w:rsid w:val="00B50D40"/>
    <w:rsid w:val="00B861C9"/>
    <w:rsid w:val="00B94CBB"/>
    <w:rsid w:val="00BC6079"/>
    <w:rsid w:val="00BF0069"/>
    <w:rsid w:val="00BF0A33"/>
    <w:rsid w:val="00BF5ED8"/>
    <w:rsid w:val="00C061EC"/>
    <w:rsid w:val="00C37727"/>
    <w:rsid w:val="00C96575"/>
    <w:rsid w:val="00C97B9E"/>
    <w:rsid w:val="00CC29B8"/>
    <w:rsid w:val="00CC2B2C"/>
    <w:rsid w:val="00CF7463"/>
    <w:rsid w:val="00D20261"/>
    <w:rsid w:val="00D202E3"/>
    <w:rsid w:val="00D23993"/>
    <w:rsid w:val="00D45E1B"/>
    <w:rsid w:val="00D50538"/>
    <w:rsid w:val="00D54B13"/>
    <w:rsid w:val="00D6004F"/>
    <w:rsid w:val="00D6742A"/>
    <w:rsid w:val="00D770F1"/>
    <w:rsid w:val="00D83944"/>
    <w:rsid w:val="00D86957"/>
    <w:rsid w:val="00D96530"/>
    <w:rsid w:val="00DA64CD"/>
    <w:rsid w:val="00DC09C6"/>
    <w:rsid w:val="00DF7BD4"/>
    <w:rsid w:val="00E01823"/>
    <w:rsid w:val="00E01CF0"/>
    <w:rsid w:val="00E04DB6"/>
    <w:rsid w:val="00E30133"/>
    <w:rsid w:val="00E8791A"/>
    <w:rsid w:val="00F16528"/>
    <w:rsid w:val="00F22B8B"/>
    <w:rsid w:val="00F314F3"/>
    <w:rsid w:val="00F336F8"/>
    <w:rsid w:val="00F55208"/>
    <w:rsid w:val="00F6459D"/>
    <w:rsid w:val="00F93003"/>
    <w:rsid w:val="00FC522B"/>
    <w:rsid w:val="00FD15EE"/>
    <w:rsid w:val="00FD5762"/>
    <w:rsid w:val="00FE76C5"/>
    <w:rsid w:val="00FF5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93f88"/>
    </o:shapedefaults>
    <o:shapelayout v:ext="edit">
      <o:idmap v:ext="edit" data="1"/>
    </o:shapelayout>
  </w:shapeDefaults>
  <w:decimalSymbol w:val="."/>
  <w:listSeparator w:val=","/>
  <w14:docId w14:val="20A294F4"/>
  <w15:chartTrackingRefBased/>
  <w15:docId w15:val="{0DA22A81-2AE1-46CD-987B-8467CAB40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E01823"/>
    <w:rPr>
      <w:sz w:val="24"/>
      <w:szCs w:val="24"/>
      <w:lang w:val="en-US" w:eastAsia="en-US"/>
    </w:rPr>
  </w:style>
  <w:style w:type="character" w:customStyle="1" w:styleId="FooterChar">
    <w:name w:val="Footer Char"/>
    <w:link w:val="Footer"/>
    <w:uiPriority w:val="99"/>
    <w:rsid w:val="008D494C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D54B1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D54B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6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Documents%20and%20Settings\iulian\Local%20Settings\Temp\Temporary%20Directory%202%20for%20Antet_DR_Timis.dot.zip\Antet_DR_Timis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F1E18-265B-4A05-8383-5B1C18397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Antet_DR_Timis.dot</Template>
  <TotalTime>21</TotalTime>
  <Pages>1</Pages>
  <Words>468</Words>
  <Characters>2669</Characters>
  <Application>Microsoft Office Word</Application>
  <DocSecurity>0</DocSecurity>
  <Lines>22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</vt:lpstr>
      <vt:lpstr>    </vt:lpstr>
    </vt:vector>
  </TitlesOfParts>
  <Company>ii</Company>
  <LinksUpToDate>false</LinksUpToDate>
  <CharactersWithSpaces>3131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iulian</dc:creator>
  <cp:keywords/>
  <cp:lastModifiedBy>Viorica Catruna</cp:lastModifiedBy>
  <cp:revision>49</cp:revision>
  <cp:lastPrinted>2022-10-18T18:22:00Z</cp:lastPrinted>
  <dcterms:created xsi:type="dcterms:W3CDTF">2022-06-27T09:05:00Z</dcterms:created>
  <dcterms:modified xsi:type="dcterms:W3CDTF">2022-10-18T18:22:00Z</dcterms:modified>
</cp:coreProperties>
</file>